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11" w:rsidRPr="00AC3EFC" w:rsidRDefault="00634711" w:rsidP="00E3030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3EFC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634711" w:rsidRPr="00AC3EFC" w:rsidRDefault="00634711" w:rsidP="00E3030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3EFC">
        <w:rPr>
          <w:rFonts w:ascii="Times New Roman" w:hAnsi="Times New Roman" w:cs="Times New Roman"/>
          <w:b/>
          <w:bCs/>
          <w:sz w:val="28"/>
          <w:szCs w:val="28"/>
        </w:rPr>
        <w:t>о деятельности КГУ «Управление ветеринарии акимата</w:t>
      </w:r>
    </w:p>
    <w:p w:rsidR="00634711" w:rsidRPr="00AC3EFC" w:rsidRDefault="00634711" w:rsidP="00E3030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3EFC">
        <w:rPr>
          <w:rFonts w:ascii="Times New Roman" w:hAnsi="Times New Roman" w:cs="Times New Roman"/>
          <w:b/>
          <w:bCs/>
          <w:sz w:val="28"/>
          <w:szCs w:val="28"/>
        </w:rPr>
        <w:t>Северо-Казахстанской области» и его подведомственных организаций</w:t>
      </w:r>
    </w:p>
    <w:p w:rsidR="00634711" w:rsidRPr="008D78CB" w:rsidRDefault="00634711" w:rsidP="008D78CB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3EFC">
        <w:rPr>
          <w:rFonts w:ascii="Times New Roman" w:hAnsi="Times New Roman" w:cs="Times New Roman"/>
          <w:b/>
          <w:bCs/>
          <w:sz w:val="28"/>
          <w:szCs w:val="28"/>
        </w:rPr>
        <w:t>по вопросам оказания государственных услуг за 202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AC3EF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634711" w:rsidRPr="00AC3EFC" w:rsidRDefault="00634711" w:rsidP="001A1E7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34711" w:rsidRPr="00AC3EFC" w:rsidRDefault="00634711" w:rsidP="001A1E7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AC3EFC">
        <w:rPr>
          <w:rFonts w:ascii="Times New Roman" w:hAnsi="Times New Roman" w:cs="Times New Roman"/>
          <w:sz w:val="28"/>
          <w:szCs w:val="28"/>
        </w:rPr>
        <w:tab/>
        <w:t>1. Общие положения</w:t>
      </w:r>
    </w:p>
    <w:p w:rsidR="00634711" w:rsidRPr="00AC3EFC" w:rsidRDefault="00634711" w:rsidP="001A1E7A">
      <w:pPr>
        <w:pStyle w:val="NoSpacing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1) Сведения об услугодателе</w:t>
      </w:r>
    </w:p>
    <w:p w:rsidR="00634711" w:rsidRPr="00AC3EFC" w:rsidRDefault="00634711" w:rsidP="001A1E7A">
      <w:pPr>
        <w:pStyle w:val="NoSpacing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Коммунальное государственное учреждение «Управление ветеринарии акимата Северо-Казахстанской области» (далее – Управление) реализует государственную политику в области в</w:t>
      </w:r>
      <w:r>
        <w:rPr>
          <w:rFonts w:ascii="Times New Roman" w:hAnsi="Times New Roman" w:cs="Times New Roman"/>
          <w:color w:val="151515"/>
          <w:sz w:val="28"/>
          <w:szCs w:val="28"/>
        </w:rPr>
        <w:t>е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>теринарии. Основными задачами являются обеспечение ветеринарно-санитарной безопасности и организация охраны здоровья населения области от болезней, общих для животных и человека. Управление имеет подведомственные орга</w:t>
      </w:r>
      <w:bookmarkStart w:id="0" w:name="_GoBack"/>
      <w:bookmarkEnd w:id="0"/>
      <w:r w:rsidRPr="00AC3EFC">
        <w:rPr>
          <w:rFonts w:ascii="Times New Roman" w:hAnsi="Times New Roman" w:cs="Times New Roman"/>
          <w:color w:val="151515"/>
          <w:sz w:val="28"/>
          <w:szCs w:val="28"/>
        </w:rPr>
        <w:t>низации - 14 КГП на ПХВ «Ветеринарная станция» районов и города Петропавловска с ветеринарными пунктами.</w:t>
      </w:r>
    </w:p>
    <w:p w:rsidR="00634711" w:rsidRPr="00AC3EFC" w:rsidRDefault="00634711" w:rsidP="001A1E7A">
      <w:pPr>
        <w:pStyle w:val="NoSpacing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2) Информация о государственных услугах</w:t>
      </w:r>
    </w:p>
    <w:p w:rsidR="00634711" w:rsidRPr="00AC3EFC" w:rsidRDefault="00634711" w:rsidP="0090238D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  <w:lang w:eastAsia="en-US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  <w:lang w:eastAsia="en-US"/>
        </w:rPr>
        <w:tab/>
        <w:t xml:space="preserve">Ветеринарной службой области оказывается 3 государственных услуги, в том числе Управлением оказывается 1 государственная услуга «Выдача лицензии для занятия деятельностью в сфере ветеринарии», ветеринарными станциями районов и города Петропавловска 2 государственные услуги «Выдача ветеринарной справки» и «Выдача ветеринарного паспорта». </w:t>
      </w:r>
    </w:p>
    <w:p w:rsidR="00634711" w:rsidRPr="00AC3EFC" w:rsidRDefault="00634711" w:rsidP="00FA6250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В 202</w:t>
      </w:r>
      <w:r>
        <w:rPr>
          <w:rFonts w:ascii="Times New Roman" w:hAnsi="Times New Roman" w:cs="Times New Roman"/>
          <w:color w:val="151515"/>
          <w:sz w:val="28"/>
          <w:szCs w:val="28"/>
        </w:rPr>
        <w:t>1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 году оказано </w:t>
      </w:r>
      <w:r>
        <w:rPr>
          <w:rFonts w:ascii="Times New Roman" w:hAnsi="Times New Roman" w:cs="Times New Roman"/>
          <w:color w:val="151515"/>
          <w:sz w:val="28"/>
          <w:szCs w:val="28"/>
        </w:rPr>
        <w:t>58194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 государственных услуг, из них:</w:t>
      </w:r>
    </w:p>
    <w:p w:rsidR="00634711" w:rsidRPr="00AC3EFC" w:rsidRDefault="00634711" w:rsidP="00FA6250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 xml:space="preserve">- «Выдача ветеринарной справки» - </w:t>
      </w:r>
      <w:r>
        <w:rPr>
          <w:rFonts w:ascii="Times New Roman" w:hAnsi="Times New Roman" w:cs="Times New Roman"/>
          <w:color w:val="151515"/>
          <w:sz w:val="28"/>
          <w:szCs w:val="28"/>
        </w:rPr>
        <w:t>41169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 услуги</w:t>
      </w:r>
    </w:p>
    <w:p w:rsidR="00634711" w:rsidRPr="00AC3EFC" w:rsidRDefault="00634711" w:rsidP="00FA6250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 xml:space="preserve">- «Выдача ветеринарного паспорта» - </w:t>
      </w:r>
      <w:r>
        <w:rPr>
          <w:rFonts w:ascii="Times New Roman" w:hAnsi="Times New Roman" w:cs="Times New Roman"/>
          <w:color w:val="151515"/>
          <w:sz w:val="28"/>
          <w:szCs w:val="28"/>
        </w:rPr>
        <w:t>17024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 услуги</w:t>
      </w:r>
    </w:p>
    <w:p w:rsidR="00634711" w:rsidRPr="00AC3EFC" w:rsidRDefault="00634711" w:rsidP="00FA6250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 xml:space="preserve">- «Выдача лицензии для занятия деятельностью в сфере ветеринарии» - </w:t>
      </w:r>
      <w:r>
        <w:rPr>
          <w:rFonts w:ascii="Times New Roman" w:hAnsi="Times New Roman" w:cs="Times New Roman"/>
          <w:color w:val="151515"/>
          <w:sz w:val="28"/>
          <w:szCs w:val="28"/>
        </w:rPr>
        <w:t>1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color w:val="151515"/>
          <w:sz w:val="28"/>
          <w:szCs w:val="28"/>
        </w:rPr>
        <w:t>а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>.</w:t>
      </w:r>
    </w:p>
    <w:p w:rsidR="00634711" w:rsidRPr="00AC3EFC" w:rsidRDefault="00634711" w:rsidP="0090238D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  <w:lang w:eastAsia="en-US"/>
        </w:rPr>
        <w:tab/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>Через некоммерческое акционерное общество «Государственная корпорация «Правительство для граждан» государственные услуги в сфере ветеринарии не оказываются.</w:t>
      </w:r>
    </w:p>
    <w:p w:rsidR="00634711" w:rsidRPr="00AC3EFC" w:rsidRDefault="00634711" w:rsidP="00BE38AD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  <w:lang w:eastAsia="en-US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 xml:space="preserve">На платной основе оказывается 1 государственная услуга «Выдача лицензии для занятия деятельностью в сфере ветеринарии», на бесплатной основе оказываются 2 государственные услуги </w:t>
      </w:r>
      <w:r w:rsidRPr="00AC3EFC">
        <w:rPr>
          <w:rFonts w:ascii="Times New Roman" w:hAnsi="Times New Roman" w:cs="Times New Roman"/>
          <w:color w:val="151515"/>
          <w:sz w:val="28"/>
          <w:szCs w:val="28"/>
          <w:lang w:eastAsia="en-US"/>
        </w:rPr>
        <w:t xml:space="preserve">«Выдача ветеринарной справки», «Выдача ветеринарного паспорта».  </w:t>
      </w:r>
    </w:p>
    <w:p w:rsidR="00634711" w:rsidRPr="008D78CB" w:rsidRDefault="00634711" w:rsidP="0090238D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 xml:space="preserve">В электронной форме </w:t>
      </w:r>
      <w:r w:rsidRPr="00AC3EFC">
        <w:rPr>
          <w:rFonts w:ascii="Times New Roman" w:hAnsi="Times New Roman" w:cs="Times New Roman"/>
          <w:sz w:val="28"/>
          <w:szCs w:val="28"/>
        </w:rPr>
        <w:t xml:space="preserve">посредством информационной системы «Государственная база данных «Е-лицензирование» 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оказывается                                            1 государственная услуга (полностью автоматизирована) «Выдача лицензии для занятия деятельностью в сфере ветеринарии»; в бумажной форме через ведомственные информационные системы услугодателя </w:t>
      </w:r>
      <w:r w:rsidRPr="00AC3EFC">
        <w:rPr>
          <w:rFonts w:ascii="Times New Roman" w:hAnsi="Times New Roman" w:cs="Times New Roman"/>
          <w:sz w:val="28"/>
          <w:szCs w:val="28"/>
        </w:rPr>
        <w:t xml:space="preserve">«Единая автоматизированная система управления отраслями агропромышленного комплекса «E-AGRICULTURE» МСХ РК» (далее – ИС ЕАСУ) и «Идентификация сельскохозяйственных животных» (далее- ИС ИСЖ) 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оказываются 2 государственные услуги: «Выдача ветеринарной справки», «Выдача ветеринарного паспорта». </w:t>
      </w:r>
    </w:p>
    <w:p w:rsidR="00634711" w:rsidRPr="00AC3EFC" w:rsidRDefault="00634711" w:rsidP="0090238D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 xml:space="preserve">Количество утвержденных подзаконных нормативных правовых актов, определяющих порядок оказания государственных услуг - </w:t>
      </w:r>
      <w:r>
        <w:rPr>
          <w:rFonts w:ascii="Times New Roman" w:hAnsi="Times New Roman" w:cs="Times New Roman"/>
          <w:color w:val="151515"/>
          <w:sz w:val="28"/>
          <w:szCs w:val="28"/>
        </w:rPr>
        <w:t>3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: </w:t>
      </w:r>
    </w:p>
    <w:p w:rsidR="00634711" w:rsidRPr="00AC3EFC" w:rsidRDefault="00634711" w:rsidP="0090238D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 xml:space="preserve">- Приказ Министра сельского хозяйства Республики Казахстан                                     от 2 октября 2020 года № 302 «Об утверждении Правил выдачи лицензии для занятия деятельностью в сфере ветеринарии» </w:t>
      </w:r>
    </w:p>
    <w:p w:rsidR="00634711" w:rsidRPr="00AC3EFC" w:rsidRDefault="00634711" w:rsidP="0017375E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- Приказ Министра сельского хозяйства Республики Казахстан                                      от 30 января 2015 года № 7-1/68 «Об утверждении Правил идентификации сельскохозяйственных животных»</w:t>
      </w:r>
    </w:p>
    <w:p w:rsidR="00634711" w:rsidRPr="00AC3EFC" w:rsidRDefault="00634711" w:rsidP="00851144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 xml:space="preserve">- Приказ Министра сельского хозяйства Республики Казахстан от                                  21 мая 2015 года № 7-1/453 «Об утверждении Правил выдачи ветеринарных документов и требований к их бланкам». </w:t>
      </w:r>
    </w:p>
    <w:p w:rsidR="00634711" w:rsidRPr="00AC3EFC" w:rsidRDefault="00634711" w:rsidP="00851144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3) Информация о наиболее востребованных государственных услугах</w:t>
      </w:r>
    </w:p>
    <w:p w:rsidR="00634711" w:rsidRPr="00AC3EFC" w:rsidRDefault="00634711" w:rsidP="007C363B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Наиболее востребованной государственной услугой в сфере ветеринарии является «Выдача ветеринарн</w:t>
      </w:r>
      <w:r>
        <w:rPr>
          <w:rFonts w:ascii="Times New Roman" w:hAnsi="Times New Roman" w:cs="Times New Roman"/>
          <w:color w:val="151515"/>
          <w:sz w:val="28"/>
          <w:szCs w:val="28"/>
        </w:rPr>
        <w:t>ой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51515"/>
          <w:sz w:val="28"/>
          <w:szCs w:val="28"/>
        </w:rPr>
        <w:t>справки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», доля которой составляет от общей численности </w:t>
      </w:r>
      <w:r>
        <w:rPr>
          <w:rFonts w:ascii="Times New Roman" w:hAnsi="Times New Roman" w:cs="Times New Roman"/>
          <w:color w:val="151515"/>
          <w:sz w:val="28"/>
          <w:szCs w:val="28"/>
        </w:rPr>
        <w:t>70,74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>%.</w:t>
      </w:r>
    </w:p>
    <w:p w:rsidR="00634711" w:rsidRPr="00AC3EFC" w:rsidRDefault="00634711" w:rsidP="007C363B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2. Работа с услугополучателями</w:t>
      </w:r>
    </w:p>
    <w:p w:rsidR="00634711" w:rsidRPr="00AC3EFC" w:rsidRDefault="00634711" w:rsidP="007C363B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1) Сведения об источниках и местах доступа к информации о порядке оказания государственных услуг</w:t>
      </w:r>
    </w:p>
    <w:p w:rsidR="00634711" w:rsidRPr="00AC3EFC" w:rsidRDefault="00634711" w:rsidP="007C363B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Информацию о порядке оказания государственных услуг можно получить на интернет-ресурсе услугодателя – uprvet.sko.gov.kz в разделе «Государственные услуги», веб-портале «Электронного правительства» - www.elisense.kz, а также по телефонам 8-7152-50-16-81, 34-02-35.</w:t>
      </w:r>
    </w:p>
    <w:p w:rsidR="00634711" w:rsidRPr="00AC3EFC" w:rsidRDefault="00634711" w:rsidP="00FF77C7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Также в зданиях услугодателей размещены информационные стенды с информацией о порядке оказания государственных услуг. В здании Управления функционирует уголок самообслуживания.</w:t>
      </w:r>
    </w:p>
    <w:p w:rsidR="00634711" w:rsidRPr="00AC3EFC" w:rsidRDefault="00634711" w:rsidP="00FF77C7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2) Информация о публичных обсуждениях проектов стандартов государственных услуг</w:t>
      </w:r>
    </w:p>
    <w:p w:rsidR="00634711" w:rsidRPr="00AC3EFC" w:rsidRDefault="00634711" w:rsidP="008A3EAD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За отчетный период проектов подзаконных нормативных правовых актов, определяющих порядок оказания государственных услуг, вынесенных на обсуждение для внесения предложений по их совершенствованию, не имелось.</w:t>
      </w:r>
    </w:p>
    <w:p w:rsidR="00634711" w:rsidRPr="00AC3EFC" w:rsidRDefault="00634711" w:rsidP="008A3EAD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 xml:space="preserve">3) Мероприятия, направленные на обеспечение прозрачности процесса оказания государственных услуг </w:t>
      </w:r>
    </w:p>
    <w:p w:rsidR="00634711" w:rsidRDefault="00634711" w:rsidP="00CF1D8B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 xml:space="preserve">В целях повышения качества оказания государственных услуг в сфере ветеринарии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FB517C">
        <w:rPr>
          <w:rFonts w:ascii="Times New Roman" w:hAnsi="Times New Roman" w:cs="Times New Roman"/>
          <w:sz w:val="28"/>
          <w:szCs w:val="28"/>
        </w:rPr>
        <w:t>созданн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B517C">
        <w:rPr>
          <w:rFonts w:ascii="Times New Roman" w:hAnsi="Times New Roman" w:cs="Times New Roman"/>
          <w:sz w:val="28"/>
          <w:szCs w:val="28"/>
        </w:rPr>
        <w:t xml:space="preserve"> официальны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B517C">
        <w:rPr>
          <w:rFonts w:ascii="Times New Roman" w:hAnsi="Times New Roman" w:cs="Times New Roman"/>
          <w:sz w:val="28"/>
          <w:szCs w:val="28"/>
        </w:rPr>
        <w:t xml:space="preserve"> интернет ресурс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FB517C">
        <w:rPr>
          <w:rFonts w:ascii="Times New Roman" w:hAnsi="Times New Roman" w:cs="Times New Roman"/>
          <w:sz w:val="28"/>
          <w:szCs w:val="28"/>
        </w:rPr>
        <w:t>, в Facebook, Instagram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17C">
        <w:rPr>
          <w:rFonts w:ascii="Times New Roman" w:hAnsi="Times New Roman" w:cs="Times New Roman"/>
          <w:sz w:val="28"/>
          <w:szCs w:val="28"/>
        </w:rPr>
        <w:t xml:space="preserve">ветеринарными станциями районов и города Петропавловска для активизации информационно-разъяснительной работы среди населения по вопросам оказания государственных услуг в сфере ветеринарии </w:t>
      </w:r>
      <w:r>
        <w:rPr>
          <w:rFonts w:ascii="Times New Roman" w:hAnsi="Times New Roman" w:cs="Times New Roman"/>
          <w:sz w:val="28"/>
          <w:szCs w:val="28"/>
        </w:rPr>
        <w:t>регулярно размещается актуальная информация и провидимая работа по государственным услугам, и освещаются проводимые мероприятия по внутреннему контролю.</w:t>
      </w:r>
    </w:p>
    <w:p w:rsidR="00634711" w:rsidRDefault="00634711" w:rsidP="00FA306E">
      <w:pPr>
        <w:pBdr>
          <w:bottom w:val="single" w:sz="4" w:space="31" w:color="FFFFFF"/>
        </w:pBdr>
        <w:autoSpaceDE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Управлением и подведомственными организациями по вопросу повышения качества оказания государственных услуг в сфере ветеринарии, в 2021 году ежемесячно проводилась разъяснительная работа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B517C">
        <w:rPr>
          <w:rFonts w:ascii="Times New Roman" w:hAnsi="Times New Roman" w:cs="Times New Roman"/>
          <w:sz w:val="28"/>
          <w:szCs w:val="28"/>
        </w:rPr>
        <w:t xml:space="preserve"> прям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B517C">
        <w:rPr>
          <w:rFonts w:ascii="Times New Roman" w:hAnsi="Times New Roman" w:cs="Times New Roman"/>
          <w:sz w:val="28"/>
          <w:szCs w:val="28"/>
        </w:rPr>
        <w:t xml:space="preserve"> эфир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FB517C">
        <w:rPr>
          <w:rFonts w:ascii="Times New Roman" w:hAnsi="Times New Roman" w:cs="Times New Roman"/>
          <w:sz w:val="28"/>
          <w:szCs w:val="28"/>
        </w:rPr>
        <w:t xml:space="preserve"> в социальных сетях Facebook</w:t>
      </w:r>
      <w:r>
        <w:rPr>
          <w:rFonts w:ascii="Times New Roman" w:hAnsi="Times New Roman" w:cs="Times New Roman"/>
          <w:sz w:val="28"/>
          <w:szCs w:val="28"/>
        </w:rPr>
        <w:t xml:space="preserve"> по государственным услугам.</w:t>
      </w:r>
    </w:p>
    <w:p w:rsidR="00634711" w:rsidRPr="00AC3EFC" w:rsidRDefault="00634711" w:rsidP="00C34DF5">
      <w:pPr>
        <w:pBdr>
          <w:bottom w:val="single" w:sz="4" w:space="31" w:color="FFFFFF"/>
        </w:pBdr>
        <w:autoSpaceDE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>Для обеспечения доступности граждан с ограниченными возможностями здание Управления оборудовано подъёмной платформой и кнопкой вызова.</w:t>
      </w:r>
    </w:p>
    <w:p w:rsidR="00634711" w:rsidRDefault="00634711" w:rsidP="000B1861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В Управлении при обращении услугополучателей специалистами компетентно проводится консультативно-разъяснительная работа о процессе оказания государственных услуг в сфере ветеринарии.</w:t>
      </w:r>
    </w:p>
    <w:p w:rsidR="00634711" w:rsidRPr="005A0A9E" w:rsidRDefault="00634711" w:rsidP="000B1861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>
        <w:rPr>
          <w:rFonts w:ascii="Times New Roman" w:hAnsi="Times New Roman" w:cs="Times New Roman"/>
          <w:color w:val="151515"/>
          <w:sz w:val="28"/>
          <w:szCs w:val="28"/>
        </w:rPr>
        <w:tab/>
      </w: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Управлением и подведомственными организациями</w:t>
      </w:r>
      <w:r w:rsidRPr="005A0A9E">
        <w:rPr>
          <w:rFonts w:ascii="Times New Roman" w:hAnsi="Times New Roman" w:cs="Times New Roman"/>
          <w:sz w:val="28"/>
          <w:szCs w:val="28"/>
          <w:lang w:val="kk-KZ"/>
        </w:rPr>
        <w:t xml:space="preserve"> пров</w:t>
      </w:r>
      <w:r>
        <w:rPr>
          <w:rFonts w:ascii="Times New Roman" w:hAnsi="Times New Roman" w:cs="Times New Roman"/>
          <w:sz w:val="28"/>
          <w:szCs w:val="28"/>
          <w:lang w:val="kk-KZ"/>
        </w:rPr>
        <w:t>одились</w:t>
      </w:r>
      <w:r w:rsidRPr="005A0A9E">
        <w:rPr>
          <w:rFonts w:ascii="Times New Roman" w:hAnsi="Times New Roman" w:cs="Times New Roman"/>
          <w:sz w:val="28"/>
          <w:szCs w:val="28"/>
          <w:lang w:val="kk-KZ"/>
        </w:rPr>
        <w:t xml:space="preserve"> «День консультации» по вопросу оказания государственных услуг</w:t>
      </w: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,</w:t>
      </w:r>
      <w:r w:rsidRPr="005A0A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B517C">
        <w:rPr>
          <w:rFonts w:ascii="Times New Roman" w:hAnsi="Times New Roman" w:cs="Times New Roman"/>
          <w:sz w:val="28"/>
          <w:szCs w:val="28"/>
        </w:rPr>
        <w:t xml:space="preserve"> прям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B517C">
        <w:rPr>
          <w:rFonts w:ascii="Times New Roman" w:hAnsi="Times New Roman" w:cs="Times New Roman"/>
          <w:sz w:val="28"/>
          <w:szCs w:val="28"/>
        </w:rPr>
        <w:t xml:space="preserve"> эфир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FB517C">
        <w:rPr>
          <w:rFonts w:ascii="Times New Roman" w:hAnsi="Times New Roman" w:cs="Times New Roman"/>
          <w:sz w:val="28"/>
          <w:szCs w:val="28"/>
        </w:rPr>
        <w:t xml:space="preserve"> в социальных сетях Facebook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34711" w:rsidRPr="00AC3EFC" w:rsidRDefault="00634711" w:rsidP="000B1861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3. Деятельность по совершенствованию процессов оказания государственных услуг</w:t>
      </w:r>
    </w:p>
    <w:p w:rsidR="00634711" w:rsidRPr="00AC3EFC" w:rsidRDefault="00634711" w:rsidP="00742897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1) Результаты оптимизации и автоматизации процессов оказания государственных услуг.</w:t>
      </w:r>
    </w:p>
    <w:p w:rsidR="00634711" w:rsidRPr="00AC3EFC" w:rsidRDefault="00634711" w:rsidP="00742897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</w:r>
      <w:r w:rsidRPr="00AC3EFC">
        <w:rPr>
          <w:rFonts w:ascii="Times New Roman" w:hAnsi="Times New Roman" w:cs="Times New Roman"/>
          <w:sz w:val="28"/>
          <w:szCs w:val="28"/>
        </w:rPr>
        <w:t>На сегодняшний день оказание государственных услуг «Выдача ветеринарной справки», «Выдача ветеринарного паспорта» через портал «электронное правительство» не доступны.</w:t>
      </w:r>
    </w:p>
    <w:p w:rsidR="00634711" w:rsidRPr="00AC3EFC" w:rsidRDefault="00634711" w:rsidP="00742897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C3EFC">
        <w:rPr>
          <w:rFonts w:ascii="Times New Roman" w:hAnsi="Times New Roman" w:cs="Times New Roman"/>
          <w:sz w:val="28"/>
          <w:szCs w:val="28"/>
        </w:rPr>
        <w:tab/>
        <w:t xml:space="preserve">Отсутствует интеграция ИС ЕАСУ, ИС ИСЖ с другими информационными системами </w:t>
      </w:r>
      <w:r w:rsidRPr="00AC3EFC">
        <w:rPr>
          <w:rFonts w:ascii="Times New Roman" w:hAnsi="Times New Roman" w:cs="Times New Roman"/>
          <w:i/>
          <w:iCs/>
          <w:sz w:val="28"/>
          <w:szCs w:val="28"/>
        </w:rPr>
        <w:t xml:space="preserve">(базой данных физических и юридических лиц, судебных органов и органов государственных доходов). 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 xml:space="preserve">Направлено письмо в Министерство сельского хозяйства Республики Казахстан с предложением осуществлять оказание государственной услуги «Выдача ветеринарной справки» в виде электронного документа с использованием электронно-цифровой подписи. Автоматизация данной государственной услуги позволит в режиме онлайн контролировать работу ветеринарных специалистов, обеспечить необходимую прозрачность и достоверность прослеживаемости подконтрольных грузов и снижения коррупционных рисков. 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2) Мероприятия, направленные на повышение квалификации сотрудников в сфере оказания государственных услуг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  <w:lang w:eastAsia="en-US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  <w:lang w:eastAsia="en-US"/>
        </w:rPr>
        <w:tab/>
        <w:t>В 202</w:t>
      </w:r>
      <w:r>
        <w:rPr>
          <w:rFonts w:ascii="Times New Roman" w:hAnsi="Times New Roman" w:cs="Times New Roman"/>
          <w:color w:val="151515"/>
          <w:sz w:val="28"/>
          <w:szCs w:val="28"/>
          <w:lang w:eastAsia="en-US"/>
        </w:rPr>
        <w:t>1</w:t>
      </w:r>
      <w:r w:rsidRPr="00AC3EFC">
        <w:rPr>
          <w:rFonts w:ascii="Times New Roman" w:hAnsi="Times New Roman" w:cs="Times New Roman"/>
          <w:color w:val="151515"/>
          <w:sz w:val="28"/>
          <w:szCs w:val="28"/>
          <w:lang w:eastAsia="en-US"/>
        </w:rPr>
        <w:t xml:space="preserve"> году </w:t>
      </w:r>
      <w:r>
        <w:rPr>
          <w:rFonts w:ascii="Times New Roman" w:hAnsi="Times New Roman" w:cs="Times New Roman"/>
          <w:color w:val="151515"/>
          <w:sz w:val="28"/>
          <w:szCs w:val="28"/>
          <w:lang w:eastAsia="en-US"/>
        </w:rPr>
        <w:t>63</w:t>
      </w:r>
      <w:r w:rsidRPr="00AC3EFC">
        <w:rPr>
          <w:rFonts w:ascii="Times New Roman" w:hAnsi="Times New Roman" w:cs="Times New Roman"/>
          <w:color w:val="151515"/>
          <w:sz w:val="28"/>
          <w:szCs w:val="28"/>
          <w:lang w:eastAsia="en-US"/>
        </w:rPr>
        <w:t xml:space="preserve"> сотрудника 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>подведомственны</w:t>
      </w:r>
      <w:r>
        <w:rPr>
          <w:rFonts w:ascii="Times New Roman" w:hAnsi="Times New Roman" w:cs="Times New Roman"/>
          <w:color w:val="151515"/>
          <w:sz w:val="28"/>
          <w:szCs w:val="28"/>
        </w:rPr>
        <w:t>х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color w:val="151515"/>
          <w:sz w:val="28"/>
          <w:szCs w:val="28"/>
        </w:rPr>
        <w:t>й</w:t>
      </w:r>
      <w:r w:rsidRPr="00AC3EFC">
        <w:rPr>
          <w:rFonts w:ascii="Times New Roman" w:hAnsi="Times New Roman" w:cs="Times New Roman"/>
          <w:color w:val="151515"/>
          <w:sz w:val="28"/>
          <w:szCs w:val="28"/>
          <w:lang w:eastAsia="en-US"/>
        </w:rPr>
        <w:t xml:space="preserve"> Управления прошли курсы повышения квалификации по теме: «Управление результативностью качеством оказания государственных услуг».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3) Нормативно-правовое совершенствование процессов оказания государственных услуг.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C3EFC">
        <w:rPr>
          <w:rFonts w:ascii="Times New Roman" w:hAnsi="Times New Roman" w:cs="Times New Roman"/>
          <w:sz w:val="28"/>
          <w:szCs w:val="28"/>
        </w:rPr>
        <w:tab/>
        <w:t xml:space="preserve">Приказом Министра сельского хозяйства Республики Казахстан от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AC3E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</w:t>
      </w:r>
      <w:r w:rsidRPr="00AC3EFC">
        <w:rPr>
          <w:rFonts w:ascii="Times New Roman" w:hAnsi="Times New Roman" w:cs="Times New Roman"/>
          <w:sz w:val="28"/>
          <w:szCs w:val="28"/>
        </w:rPr>
        <w:t>я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C3EFC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C3EFC">
        <w:rPr>
          <w:rFonts w:ascii="Times New Roman" w:hAnsi="Times New Roman" w:cs="Times New Roman"/>
          <w:sz w:val="28"/>
          <w:szCs w:val="28"/>
        </w:rPr>
        <w:t xml:space="preserve"> «О внесении изменений в приказ Министра сельского хозяйства Республики Казахст</w:t>
      </w:r>
      <w:r>
        <w:rPr>
          <w:rFonts w:ascii="Times New Roman" w:hAnsi="Times New Roman" w:cs="Times New Roman"/>
          <w:sz w:val="28"/>
          <w:szCs w:val="28"/>
        </w:rPr>
        <w:t xml:space="preserve">ан от 21 мая 2015 года </w:t>
      </w:r>
      <w:r w:rsidRPr="00AC3EFC">
        <w:rPr>
          <w:rFonts w:ascii="Times New Roman" w:hAnsi="Times New Roman" w:cs="Times New Roman"/>
          <w:sz w:val="28"/>
          <w:szCs w:val="28"/>
        </w:rPr>
        <w:t>№ 7-1/</w:t>
      </w:r>
      <w:r>
        <w:rPr>
          <w:rFonts w:ascii="Times New Roman" w:hAnsi="Times New Roman" w:cs="Times New Roman"/>
          <w:sz w:val="28"/>
          <w:szCs w:val="28"/>
        </w:rPr>
        <w:t>453</w:t>
      </w:r>
      <w:r w:rsidRPr="00AC3EFC">
        <w:rPr>
          <w:rFonts w:ascii="Times New Roman" w:hAnsi="Times New Roman" w:cs="Times New Roman"/>
          <w:sz w:val="28"/>
          <w:szCs w:val="28"/>
        </w:rPr>
        <w:t xml:space="preserve"> 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>«Об утверждении Правил выдачи ветеринарных документов и требований к их бланкам»</w:t>
      </w:r>
      <w:r w:rsidRPr="00AC3EFC">
        <w:rPr>
          <w:rFonts w:ascii="Times New Roman" w:hAnsi="Times New Roman" w:cs="Times New Roman"/>
          <w:sz w:val="28"/>
          <w:szCs w:val="28"/>
        </w:rPr>
        <w:t xml:space="preserve"> внесены изменения в порядок выдачи ветеринарн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3E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справки</w:t>
      </w:r>
      <w:r w:rsidRPr="00AC3EFC">
        <w:rPr>
          <w:rFonts w:ascii="Times New Roman" w:hAnsi="Times New Roman" w:cs="Times New Roman"/>
          <w:sz w:val="28"/>
          <w:szCs w:val="28"/>
        </w:rPr>
        <w:t>.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4. Контроль за качеством оказания государственных услуг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 xml:space="preserve">1) Информация о жалобах услугополучателей по вопросам оказания государственных услуг 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За отчетный период жалоб на деятельность услугодателей или должностных лиц не поступало, необоснованных отказов в оказании государственных услуг не зарегистрировано.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sz w:val="28"/>
          <w:szCs w:val="28"/>
        </w:rPr>
        <w:tab/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>2) Результаты внутреннего контроля за качеством оказания государственных услуг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 xml:space="preserve">Согласно </w:t>
      </w:r>
      <w:r w:rsidRPr="00AC33C5">
        <w:rPr>
          <w:rFonts w:ascii="Times New Roman" w:hAnsi="Times New Roman" w:cs="Times New Roman"/>
          <w:sz w:val="28"/>
          <w:szCs w:val="28"/>
        </w:rPr>
        <w:t>Плана контрольных мероприятий, утвержденного приказом руководителя КГУ «Управление ветеринарии акимата Северо-Казахстанской области» от 21 декабря 2020 года № 139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, проведено </w:t>
      </w:r>
      <w:r>
        <w:rPr>
          <w:rFonts w:ascii="Times New Roman" w:hAnsi="Times New Roman" w:cs="Times New Roman"/>
          <w:color w:val="151515"/>
          <w:sz w:val="28"/>
          <w:szCs w:val="28"/>
        </w:rPr>
        <w:t>8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 внутренних контрольных мероприятий на предмет соблюдения законодательства Республики Казахстана в сфере оказания государственных услуг в подведомственных организациях. 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Arial" w:hAnsi="Arial" w:cs="Arial"/>
          <w:sz w:val="32"/>
          <w:szCs w:val="32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По итогам контрольных мероприятий даны рекомендации</w:t>
      </w:r>
      <w:r w:rsidRPr="00AC3EFC">
        <w:rPr>
          <w:rFonts w:ascii="Arial" w:hAnsi="Arial" w:cs="Arial"/>
          <w:sz w:val="32"/>
          <w:szCs w:val="32"/>
        </w:rPr>
        <w:t>.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Arial" w:hAnsi="Arial" w:cs="Arial"/>
          <w:sz w:val="32"/>
          <w:szCs w:val="32"/>
        </w:rPr>
        <w:tab/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>5. Перспективы дальнейшей эффективности и повышения удовлетворенности услугополучателей качеством оказания государственных услуг.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</w:r>
      <w:r w:rsidRPr="00AC3EFC">
        <w:rPr>
          <w:rFonts w:ascii="Times New Roman" w:hAnsi="Times New Roman" w:cs="Times New Roman"/>
          <w:sz w:val="28"/>
          <w:szCs w:val="28"/>
        </w:rPr>
        <w:t>Приказом руководителя Управления от 21 декабря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C3EFC">
        <w:rPr>
          <w:rFonts w:ascii="Times New Roman" w:hAnsi="Times New Roman" w:cs="Times New Roman"/>
          <w:sz w:val="28"/>
          <w:szCs w:val="28"/>
        </w:rPr>
        <w:t xml:space="preserve"> года №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C3EFC">
        <w:rPr>
          <w:rFonts w:ascii="Times New Roman" w:hAnsi="Times New Roman" w:cs="Times New Roman"/>
          <w:sz w:val="28"/>
          <w:szCs w:val="28"/>
        </w:rPr>
        <w:t xml:space="preserve">9 утвержден план контрольных мероприятий 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>за качеством оказания государственных услуг подведомственными организациями на 202</w:t>
      </w:r>
      <w:r>
        <w:rPr>
          <w:rFonts w:ascii="Times New Roman" w:hAnsi="Times New Roman" w:cs="Times New Roman"/>
          <w:color w:val="151515"/>
          <w:sz w:val="28"/>
          <w:szCs w:val="28"/>
        </w:rPr>
        <w:t>2</w:t>
      </w:r>
      <w:r w:rsidRPr="00AC3EFC">
        <w:rPr>
          <w:rFonts w:ascii="Times New Roman" w:hAnsi="Times New Roman" w:cs="Times New Roman"/>
          <w:color w:val="151515"/>
          <w:sz w:val="28"/>
          <w:szCs w:val="28"/>
        </w:rPr>
        <w:t xml:space="preserve"> год.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  <w:t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сроков и порядка оказания государственных услуг.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color w:val="151515"/>
          <w:sz w:val="28"/>
          <w:szCs w:val="28"/>
        </w:rPr>
      </w:pP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color w:val="151515"/>
          <w:sz w:val="28"/>
          <w:szCs w:val="28"/>
        </w:rPr>
        <w:tab/>
      </w:r>
      <w:r>
        <w:rPr>
          <w:rFonts w:ascii="Times New Roman" w:hAnsi="Times New Roman" w:cs="Times New Roman"/>
          <w:color w:val="151515"/>
          <w:sz w:val="28"/>
          <w:szCs w:val="28"/>
        </w:rPr>
        <w:t xml:space="preserve">      </w:t>
      </w:r>
      <w:r w:rsidRPr="00D277C4">
        <w:rPr>
          <w:rFonts w:ascii="Times New Roman" w:hAnsi="Times New Roman" w:cs="Times New Roman"/>
          <w:b/>
          <w:bCs/>
          <w:color w:val="151515"/>
          <w:sz w:val="28"/>
          <w:szCs w:val="28"/>
        </w:rPr>
        <w:t>И.о.</w:t>
      </w:r>
      <w:r>
        <w:rPr>
          <w:rFonts w:ascii="Times New Roman" w:hAnsi="Times New Roman" w:cs="Times New Roman"/>
          <w:color w:val="15151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151515"/>
          <w:sz w:val="28"/>
          <w:szCs w:val="28"/>
        </w:rPr>
        <w:t>р</w:t>
      </w:r>
      <w:r w:rsidRPr="00AC3EFC">
        <w:rPr>
          <w:rFonts w:ascii="Times New Roman" w:hAnsi="Times New Roman" w:cs="Times New Roman"/>
          <w:b/>
          <w:bCs/>
          <w:color w:val="151515"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bCs/>
          <w:color w:val="151515"/>
          <w:sz w:val="28"/>
          <w:szCs w:val="28"/>
        </w:rPr>
        <w:t>я</w:t>
      </w:r>
      <w:r w:rsidRPr="00AC3EFC">
        <w:rPr>
          <w:rFonts w:ascii="Times New Roman" w:hAnsi="Times New Roman" w:cs="Times New Roman"/>
          <w:b/>
          <w:bCs/>
          <w:color w:val="151515"/>
          <w:sz w:val="28"/>
          <w:szCs w:val="28"/>
        </w:rPr>
        <w:t xml:space="preserve"> </w:t>
      </w:r>
    </w:p>
    <w:p w:rsidR="00634711" w:rsidRPr="00AC3EFC" w:rsidRDefault="00634711" w:rsidP="00BB4B76">
      <w:pPr>
        <w:pBdr>
          <w:bottom w:val="single" w:sz="4" w:space="31" w:color="FFFFFF"/>
        </w:pBdr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color w:val="151515"/>
          <w:sz w:val="28"/>
          <w:szCs w:val="28"/>
        </w:rPr>
      </w:pPr>
      <w:r w:rsidRPr="00AC3EFC">
        <w:rPr>
          <w:rFonts w:ascii="Times New Roman" w:hAnsi="Times New Roman" w:cs="Times New Roman"/>
          <w:b/>
          <w:bCs/>
          <w:color w:val="151515"/>
          <w:sz w:val="28"/>
          <w:szCs w:val="28"/>
        </w:rPr>
        <w:tab/>
        <w:t>управления ветеринарии</w:t>
      </w:r>
      <w:r w:rsidRPr="00AC3EFC">
        <w:rPr>
          <w:rFonts w:ascii="Times New Roman" w:hAnsi="Times New Roman" w:cs="Times New Roman"/>
          <w:b/>
          <w:bCs/>
          <w:color w:val="151515"/>
          <w:sz w:val="28"/>
          <w:szCs w:val="28"/>
        </w:rPr>
        <w:tab/>
      </w:r>
      <w:r w:rsidRPr="00AC3EFC">
        <w:rPr>
          <w:rFonts w:ascii="Times New Roman" w:hAnsi="Times New Roman" w:cs="Times New Roman"/>
          <w:b/>
          <w:bCs/>
          <w:color w:val="151515"/>
          <w:sz w:val="28"/>
          <w:szCs w:val="28"/>
        </w:rPr>
        <w:tab/>
      </w:r>
      <w:r w:rsidRPr="00AC3EFC">
        <w:rPr>
          <w:rFonts w:ascii="Times New Roman" w:hAnsi="Times New Roman" w:cs="Times New Roman"/>
          <w:b/>
          <w:bCs/>
          <w:color w:val="151515"/>
          <w:sz w:val="28"/>
          <w:szCs w:val="28"/>
        </w:rPr>
        <w:tab/>
      </w:r>
      <w:r w:rsidRPr="00AC3EFC">
        <w:rPr>
          <w:rFonts w:ascii="Times New Roman" w:hAnsi="Times New Roman" w:cs="Times New Roman"/>
          <w:b/>
          <w:bCs/>
          <w:color w:val="151515"/>
          <w:sz w:val="28"/>
          <w:szCs w:val="28"/>
        </w:rPr>
        <w:tab/>
      </w:r>
      <w:r w:rsidRPr="00AC3EFC">
        <w:rPr>
          <w:rFonts w:ascii="Times New Roman" w:hAnsi="Times New Roman" w:cs="Times New Roman"/>
          <w:b/>
          <w:bCs/>
          <w:color w:val="151515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151515"/>
          <w:sz w:val="28"/>
          <w:szCs w:val="28"/>
        </w:rPr>
        <w:t>О</w:t>
      </w:r>
      <w:r w:rsidRPr="00AC3EFC">
        <w:rPr>
          <w:rFonts w:ascii="Times New Roman" w:hAnsi="Times New Roman" w:cs="Times New Roman"/>
          <w:b/>
          <w:bCs/>
          <w:color w:val="151515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151515"/>
          <w:sz w:val="28"/>
          <w:szCs w:val="28"/>
        </w:rPr>
        <w:t>Болыспаев</w:t>
      </w:r>
    </w:p>
    <w:p w:rsidR="00634711" w:rsidRPr="00AC3EFC" w:rsidRDefault="00634711" w:rsidP="001A1E7A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34711" w:rsidRPr="00AC3EFC" w:rsidSect="006C6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81E"/>
    <w:rsid w:val="00012705"/>
    <w:rsid w:val="0004712B"/>
    <w:rsid w:val="00050D3E"/>
    <w:rsid w:val="00094DFF"/>
    <w:rsid w:val="000954E2"/>
    <w:rsid w:val="000B1861"/>
    <w:rsid w:val="000B68E6"/>
    <w:rsid w:val="0010205D"/>
    <w:rsid w:val="00117717"/>
    <w:rsid w:val="00117F15"/>
    <w:rsid w:val="0012782A"/>
    <w:rsid w:val="00142F21"/>
    <w:rsid w:val="00173323"/>
    <w:rsid w:val="0017375E"/>
    <w:rsid w:val="001A1E7A"/>
    <w:rsid w:val="001B251C"/>
    <w:rsid w:val="00213985"/>
    <w:rsid w:val="00274904"/>
    <w:rsid w:val="00290663"/>
    <w:rsid w:val="002B1281"/>
    <w:rsid w:val="00342267"/>
    <w:rsid w:val="00385387"/>
    <w:rsid w:val="003B0B8B"/>
    <w:rsid w:val="003F5B69"/>
    <w:rsid w:val="004023AB"/>
    <w:rsid w:val="00407237"/>
    <w:rsid w:val="00407C0F"/>
    <w:rsid w:val="00437BC4"/>
    <w:rsid w:val="004C716B"/>
    <w:rsid w:val="005064C4"/>
    <w:rsid w:val="0054030B"/>
    <w:rsid w:val="0058681D"/>
    <w:rsid w:val="005A0A9E"/>
    <w:rsid w:val="005E798B"/>
    <w:rsid w:val="00613F5C"/>
    <w:rsid w:val="00634711"/>
    <w:rsid w:val="00651B9A"/>
    <w:rsid w:val="006B5FC3"/>
    <w:rsid w:val="006C6150"/>
    <w:rsid w:val="00711C63"/>
    <w:rsid w:val="00742897"/>
    <w:rsid w:val="0077575D"/>
    <w:rsid w:val="007C1B3A"/>
    <w:rsid w:val="007C363B"/>
    <w:rsid w:val="007C5AD7"/>
    <w:rsid w:val="008246D5"/>
    <w:rsid w:val="00851144"/>
    <w:rsid w:val="00893B51"/>
    <w:rsid w:val="00896DB5"/>
    <w:rsid w:val="008A3EAD"/>
    <w:rsid w:val="008B4AD1"/>
    <w:rsid w:val="008C37FC"/>
    <w:rsid w:val="008D78CB"/>
    <w:rsid w:val="0090238D"/>
    <w:rsid w:val="00904E30"/>
    <w:rsid w:val="00911097"/>
    <w:rsid w:val="00976EB7"/>
    <w:rsid w:val="00977744"/>
    <w:rsid w:val="009F581E"/>
    <w:rsid w:val="00A1145C"/>
    <w:rsid w:val="00A1508C"/>
    <w:rsid w:val="00A37E71"/>
    <w:rsid w:val="00AC33C5"/>
    <w:rsid w:val="00AC3EFC"/>
    <w:rsid w:val="00AE172F"/>
    <w:rsid w:val="00B27DE5"/>
    <w:rsid w:val="00B83492"/>
    <w:rsid w:val="00B93150"/>
    <w:rsid w:val="00BB4B76"/>
    <w:rsid w:val="00BE38AD"/>
    <w:rsid w:val="00C016B5"/>
    <w:rsid w:val="00C073A2"/>
    <w:rsid w:val="00C1254B"/>
    <w:rsid w:val="00C34DF5"/>
    <w:rsid w:val="00C61D4D"/>
    <w:rsid w:val="00CF1D8B"/>
    <w:rsid w:val="00D277C4"/>
    <w:rsid w:val="00D42139"/>
    <w:rsid w:val="00D57D2B"/>
    <w:rsid w:val="00D97CEB"/>
    <w:rsid w:val="00DB2652"/>
    <w:rsid w:val="00DE65B0"/>
    <w:rsid w:val="00E17F04"/>
    <w:rsid w:val="00E27B3E"/>
    <w:rsid w:val="00E27DD6"/>
    <w:rsid w:val="00E3030A"/>
    <w:rsid w:val="00F216D9"/>
    <w:rsid w:val="00F73960"/>
    <w:rsid w:val="00F93F4A"/>
    <w:rsid w:val="00F96324"/>
    <w:rsid w:val="00FA306E"/>
    <w:rsid w:val="00FA6250"/>
    <w:rsid w:val="00FB517C"/>
    <w:rsid w:val="00FD50FD"/>
    <w:rsid w:val="00FD76F5"/>
    <w:rsid w:val="00FD787F"/>
    <w:rsid w:val="00FE487C"/>
    <w:rsid w:val="00FF7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38D"/>
    <w:pPr>
      <w:suppressAutoHyphens/>
      <w:spacing w:after="160" w:line="252" w:lineRule="auto"/>
    </w:pPr>
    <w:rPr>
      <w:rFonts w:cs="Calibri"/>
      <w:lang w:eastAsia="zh-CN"/>
    </w:rPr>
  </w:style>
  <w:style w:type="paragraph" w:styleId="Heading1">
    <w:name w:val="heading 1"/>
    <w:basedOn w:val="Normal"/>
    <w:link w:val="Heading1Char"/>
    <w:uiPriority w:val="99"/>
    <w:qFormat/>
    <w:rsid w:val="007C1B3A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1B3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5064C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E3030A"/>
    <w:rPr>
      <w:rFonts w:cs="Calibri"/>
      <w:lang w:eastAsia="en-US"/>
    </w:rPr>
  </w:style>
  <w:style w:type="character" w:customStyle="1" w:styleId="status">
    <w:name w:val="status"/>
    <w:basedOn w:val="DefaultParagraphFont"/>
    <w:uiPriority w:val="99"/>
    <w:rsid w:val="00117717"/>
  </w:style>
  <w:style w:type="character" w:styleId="Hyperlink">
    <w:name w:val="Hyperlink"/>
    <w:basedOn w:val="DefaultParagraphFont"/>
    <w:uiPriority w:val="99"/>
    <w:semiHidden/>
    <w:rsid w:val="001177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733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787F"/>
    <w:rPr>
      <w:rFonts w:ascii="Times New Roman" w:hAnsi="Times New Roman" w:cs="Times New Roman"/>
      <w:sz w:val="2"/>
      <w:szCs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65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418</TotalTime>
  <Pages>4</Pages>
  <Words>1291</Words>
  <Characters>7360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</dc:creator>
  <cp:keywords/>
  <dc:description/>
  <cp:lastModifiedBy>Customer</cp:lastModifiedBy>
  <cp:revision>84</cp:revision>
  <cp:lastPrinted>2022-03-15T08:53:00Z</cp:lastPrinted>
  <dcterms:created xsi:type="dcterms:W3CDTF">2021-04-19T16:25:00Z</dcterms:created>
  <dcterms:modified xsi:type="dcterms:W3CDTF">2022-03-15T08:54:00Z</dcterms:modified>
</cp:coreProperties>
</file>